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Wartung Brandmeldeanlage, Meldertausch und Anlagenerweiterung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Wartung Brandmeldeanlage, Meldertausch und Anlagenerweiterung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